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                                 SOSYAL BİLGİLER DERSİ ETKİNLİĞİ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1-) Hilmi yolda bir nüfus cüzdanı buldu. Kimliğe baktığında aşağıdaki bilgilerden hangisini okuyabilir?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a-) Doğum yerini           b-) Fiziksel özelliklerini       c-) Adresini       d-) Telefon numarasını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2-) “Atalarımızdan kalan alışkanlıklara ve davranışlara gelenek-görenek denir.”</w:t>
      </w:r>
    </w:p>
    <w:p w:rsidR="00843D21" w:rsidRPr="008C3722" w:rsidRDefault="00843D21" w:rsidP="00FB3EE7">
      <w:pPr>
        <w:rPr>
          <w:rFonts w:ascii="ALFABET98" w:hAnsi="ALFABET98"/>
          <w:i/>
          <w:u w:val="single"/>
        </w:rPr>
      </w:pPr>
      <w:r w:rsidRPr="008C3722">
        <w:rPr>
          <w:rFonts w:ascii="ALFABET98 Tur" w:hAnsi="ALFABET98 Tur"/>
          <w:i/>
        </w:rPr>
        <w:t xml:space="preserve">Yukarıdaki bilgiye göre aşağıdakilerden hangisi gelenek </w:t>
      </w:r>
      <w:r w:rsidRPr="008C3722">
        <w:rPr>
          <w:i/>
        </w:rPr>
        <w:t>–</w:t>
      </w:r>
      <w:r w:rsidRPr="008C3722">
        <w:rPr>
          <w:rFonts w:ascii="ALFABET98" w:hAnsi="ALFABET98"/>
          <w:i/>
        </w:rPr>
        <w:t xml:space="preserve"> g</w:t>
      </w:r>
      <w:r w:rsidRPr="008C3722">
        <w:rPr>
          <w:rFonts w:ascii="ALFABET98" w:hAnsi="ALFABET98" w:cs="ALFABET98"/>
          <w:i/>
        </w:rPr>
        <w:t>ö</w:t>
      </w:r>
      <w:r w:rsidRPr="008C3722">
        <w:rPr>
          <w:rFonts w:ascii="ALFABET98" w:hAnsi="ALFABET98"/>
          <w:i/>
        </w:rPr>
        <w:t xml:space="preserve">renek  </w:t>
      </w:r>
      <w:r w:rsidRPr="008C3722">
        <w:rPr>
          <w:rFonts w:ascii="ALFABET98 Tur" w:hAnsi="ALFABET98 Tur"/>
          <w:i/>
          <w:u w:val="single"/>
        </w:rPr>
        <w:t>değildir?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a-) Evlenen kızların gelinlik giymesi.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>b-) Bayramlarda büyüklerin elini öpmek.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c-) Bilgisayar sınıflarında eğitim-öğretim görmek.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d-) Düğünden önce kına gecesi düzenlemek.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3-)  I . Dünya Savaşı bitmiş ve Osmanlı Devleti yenilmiştir. Düşmanlar yurdumuzun pek çok yerini işgal etmeye başladılar. Aşağıdaki devletlerden hangisi yurdumuzu işgal eden  devletlerden birisi </w:t>
      </w:r>
      <w:r w:rsidRPr="008C3722">
        <w:rPr>
          <w:rFonts w:ascii="ALFABET98 Tur" w:hAnsi="ALFABET98 Tur"/>
          <w:i/>
          <w:u w:val="single"/>
        </w:rPr>
        <w:t>değildir?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A-) Almanya                B-) Fransa                C-) Yunanistan               D-) İtalya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4-) Aşağıdakilerden hangisi milli kültürümüze ait ata sporumuzdur? 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    A) Cirit                         B) Futbol                    C) Voleybol                  D) Tenis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  <w:u w:val="thick"/>
        </w:rPr>
      </w:pPr>
      <w:r w:rsidRPr="008C3722">
        <w:rPr>
          <w:rFonts w:ascii="ALFABET98 Tur" w:hAnsi="ALFABET98 Tur"/>
          <w:i/>
        </w:rPr>
        <w:t xml:space="preserve">5- Aşağıdakilerden hangisi Atatürk’ün kişisel özelliklerinden biri </w:t>
      </w:r>
      <w:r w:rsidRPr="008C3722">
        <w:rPr>
          <w:rFonts w:ascii="ALFABET98 Tur" w:hAnsi="ALFABET98 Tur"/>
          <w:i/>
          <w:u w:val="thick"/>
        </w:rPr>
        <w:t>değildir?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A) İleri görüşlülüğü           B) Açık sözlülüğü              C) Barışçı         D) Savaşmayı seven</w:t>
      </w:r>
    </w:p>
    <w:p w:rsidR="00843D21" w:rsidRPr="008C3722" w:rsidRDefault="00843D21" w:rsidP="00FB3EE7">
      <w:pPr>
        <w:rPr>
          <w:rStyle w:val="Strong"/>
          <w:rFonts w:ascii="ALFABET98" w:hAnsi="ALFABET98" w:cs="Tahoma"/>
          <w:b w:val="0"/>
          <w:bCs/>
          <w:i/>
        </w:rPr>
      </w:pPr>
    </w:p>
    <w:p w:rsidR="00843D21" w:rsidRPr="008C3722" w:rsidRDefault="00843D21" w:rsidP="00FB3EE7">
      <w:pPr>
        <w:rPr>
          <w:rFonts w:ascii="ALFABET98" w:hAnsi="ALFABET98" w:cs="Tahoma"/>
          <w:i/>
        </w:rPr>
      </w:pPr>
      <w:r w:rsidRPr="008C3722">
        <w:rPr>
          <w:rStyle w:val="Strong"/>
          <w:rFonts w:ascii="ALFABET98" w:hAnsi="ALFABET98" w:cs="Tahoma"/>
          <w:b w:val="0"/>
          <w:bCs/>
          <w:i/>
        </w:rPr>
        <w:t>6</w:t>
      </w:r>
      <w:r w:rsidRPr="008C3722">
        <w:rPr>
          <w:rStyle w:val="Strong"/>
          <w:rFonts w:ascii="ALFABET98" w:hAnsi="ALFABET98" w:cs="Tahoma"/>
          <w:b w:val="0"/>
          <w:bCs/>
          <w:sz w:val="16"/>
          <w:szCs w:val="16"/>
        </w:rPr>
        <w:t xml:space="preserve">. </w:t>
      </w:r>
      <w:r w:rsidRPr="008C3722">
        <w:rPr>
          <w:rStyle w:val="Strong"/>
          <w:rFonts w:ascii="ALFABET98" w:hAnsi="ALFABET98" w:cs="Tahoma"/>
          <w:b w:val="0"/>
          <w:bCs/>
          <w:i/>
        </w:rPr>
        <w:t xml:space="preserve">Sefa dedesine </w:t>
      </w:r>
      <w:r w:rsidRPr="008C3722">
        <w:rPr>
          <w:rStyle w:val="Strong"/>
          <w:rFonts w:ascii="ALFABET98 Tur" w:hAnsi="ALFABET98 Tur" w:cs="Tahoma"/>
          <w:b w:val="0"/>
          <w:bCs/>
          <w:i/>
        </w:rPr>
        <w:t>sorular sorarak geçmişini öğreniyor. Sefa'nın kullandığı yöntem aşağıdakilerden hangisidir?</w:t>
      </w:r>
    </w:p>
    <w:p w:rsidR="00843D21" w:rsidRPr="008C3722" w:rsidRDefault="00843D21" w:rsidP="00FB3EE7">
      <w:pPr>
        <w:rPr>
          <w:rFonts w:ascii="ALFABET98" w:hAnsi="ALFABET98" w:cs="Tahoma"/>
          <w:i/>
        </w:rPr>
      </w:pPr>
      <w:r w:rsidRPr="008C3722">
        <w:rPr>
          <w:rFonts w:ascii="ALFABET98 Tur" w:hAnsi="ALFABET98 Tur" w:cs="Tahoma"/>
          <w:i/>
        </w:rPr>
        <w:t xml:space="preserve">    A- Yazılı tarih yöntemi                B- Sözlü tarih yöntemi            </w:t>
      </w:r>
    </w:p>
    <w:p w:rsidR="00843D21" w:rsidRPr="008C3722" w:rsidRDefault="00843D21" w:rsidP="00FB3EE7">
      <w:pPr>
        <w:rPr>
          <w:rFonts w:ascii="ALFABET98" w:hAnsi="ALFABET98" w:cs="Tahoma"/>
          <w:i/>
        </w:rPr>
      </w:pPr>
      <w:r w:rsidRPr="008C3722">
        <w:rPr>
          <w:rFonts w:ascii="ALFABET98 Tur" w:hAnsi="ALFABET98 Tur" w:cs="Tahoma"/>
          <w:i/>
        </w:rPr>
        <w:t xml:space="preserve">    C- Araştırma yöntemi                 D- Olayları yaşama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>7- Mustafa Kemal, Harp Ak</w:t>
      </w:r>
      <w:r w:rsidRPr="008C3722">
        <w:rPr>
          <w:rFonts w:ascii="ALFABET98 Tur" w:hAnsi="ALFABET98 Tur"/>
          <w:i/>
        </w:rPr>
        <w:t>ademisinden Yüzbaşı olarak mezun olduğunda ilk olarak nerede görev almıştır?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A) Balkanlar’da               B) Trablusgarp’ta             C) Anadolu’da        D) İstanbul’da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8- Cumhuriyet yönetimine geçişin ilk adımı olan TBMM kaç tarihinde açılmıştır?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</w:t>
      </w:r>
      <w:r w:rsidRPr="008C3722">
        <w:rPr>
          <w:rFonts w:ascii="ALFABET98 Tur" w:hAnsi="ALFABET98 Tur"/>
          <w:i/>
        </w:rPr>
        <w:t xml:space="preserve">   A)  19 Mayıs 1919               B) 30 Ekim 1918              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   C)  29 Ekim 1923               D) 23 Nisan 1920  </w:t>
      </w:r>
    </w:p>
    <w:p w:rsidR="00843D21" w:rsidRPr="008C3722" w:rsidRDefault="00843D21" w:rsidP="00FB3EE7">
      <w:pPr>
        <w:rPr>
          <w:rStyle w:val="Strong"/>
          <w:rFonts w:ascii="ALFABET98" w:hAnsi="ALFABET98" w:cs="Tahoma"/>
          <w:b w:val="0"/>
          <w:i/>
        </w:rPr>
      </w:pPr>
      <w:r w:rsidRPr="008C3722">
        <w:rPr>
          <w:rFonts w:ascii="ALFABET98" w:hAnsi="ALFABET98"/>
          <w:i/>
        </w:rPr>
        <w:t xml:space="preserve">9- </w:t>
      </w:r>
      <w:r w:rsidRPr="008C3722">
        <w:rPr>
          <w:rStyle w:val="Strong"/>
          <w:rFonts w:ascii="ALFABET98" w:hAnsi="ALFABET98" w:cs="Tahoma"/>
          <w:b w:val="0"/>
          <w:bCs/>
          <w:i/>
          <w:sz w:val="16"/>
          <w:szCs w:val="16"/>
        </w:rPr>
        <w:t xml:space="preserve"> </w:t>
      </w:r>
      <w:r w:rsidRPr="008C3722">
        <w:rPr>
          <w:rStyle w:val="Strong"/>
          <w:rFonts w:ascii="ALFABET98 Tur" w:hAnsi="ALFABET98 Tur" w:cs="Tahoma"/>
          <w:b w:val="0"/>
          <w:bCs/>
          <w:i/>
        </w:rPr>
        <w:t>Kurtuluş savaşı aşağıdaki olayların hangisiyle başlamıştır?</w:t>
      </w:r>
    </w:p>
    <w:p w:rsidR="00843D21" w:rsidRPr="008C3722" w:rsidRDefault="00843D21" w:rsidP="00FB3EE7">
      <w:pPr>
        <w:rPr>
          <w:rStyle w:val="Strong"/>
          <w:rFonts w:ascii="ALFABET98" w:hAnsi="ALFABET98" w:cs="Tahoma"/>
          <w:b w:val="0"/>
          <w:bCs/>
          <w:i/>
        </w:rPr>
      </w:pPr>
      <w:r w:rsidRPr="008C3722">
        <w:rPr>
          <w:rFonts w:ascii="ALFABET98" w:hAnsi="ALFABET98"/>
          <w:i/>
        </w:rPr>
        <w:t xml:space="preserve">       </w:t>
      </w:r>
      <w:r w:rsidRPr="008C3722">
        <w:rPr>
          <w:rStyle w:val="Strong"/>
          <w:rFonts w:ascii="ALFABET98" w:hAnsi="ALFABET98" w:cs="Tahoma"/>
          <w:b w:val="0"/>
          <w:bCs/>
          <w:i/>
        </w:rPr>
        <w:t>a-</w:t>
      </w:r>
      <w:r w:rsidRPr="008C3722">
        <w:rPr>
          <w:rFonts w:ascii="ALFABET98 Tur" w:hAnsi="ALFABET98 Tur" w:cs="Tahoma"/>
          <w:i/>
        </w:rPr>
        <w:t xml:space="preserve"> İzmir'in işgaliyle</w:t>
      </w:r>
      <w:r w:rsidRPr="008C3722">
        <w:rPr>
          <w:rStyle w:val="Strong"/>
          <w:rFonts w:ascii="ALFABET98" w:hAnsi="ALFABET98" w:cs="Tahoma"/>
          <w:b w:val="0"/>
          <w:bCs/>
          <w:i/>
        </w:rPr>
        <w:t xml:space="preserve">                                          b-</w:t>
      </w:r>
      <w:r w:rsidRPr="008C3722">
        <w:rPr>
          <w:rFonts w:ascii="ALFABET98 Tur" w:hAnsi="ALFABET98 Tur" w:cs="Tahoma"/>
          <w:i/>
        </w:rPr>
        <w:t xml:space="preserve"> Atatürk'ün Samsun'a çıkmasıyla</w:t>
      </w:r>
      <w:r w:rsidRPr="008C3722">
        <w:rPr>
          <w:rStyle w:val="Strong"/>
          <w:rFonts w:ascii="ALFABET98" w:hAnsi="ALFABET98" w:cs="Tahoma"/>
          <w:b w:val="0"/>
          <w:bCs/>
          <w:i/>
        </w:rPr>
        <w:t xml:space="preserve">                   </w:t>
      </w:r>
    </w:p>
    <w:p w:rsidR="00843D21" w:rsidRPr="008C3722" w:rsidRDefault="00843D21" w:rsidP="00FB3EE7">
      <w:pPr>
        <w:rPr>
          <w:rStyle w:val="Strong"/>
          <w:rFonts w:ascii="ALFABET98" w:hAnsi="ALFABET98" w:cs="Tahoma"/>
          <w:b w:val="0"/>
          <w:bCs/>
          <w:i/>
        </w:rPr>
      </w:pPr>
      <w:r w:rsidRPr="008C3722">
        <w:rPr>
          <w:rStyle w:val="Strong"/>
          <w:rFonts w:ascii="ALFABET98" w:hAnsi="ALFABET98" w:cs="Tahoma"/>
          <w:b w:val="0"/>
          <w:bCs/>
          <w:i/>
        </w:rPr>
        <w:t xml:space="preserve">       c-</w:t>
      </w:r>
      <w:r w:rsidRPr="008C3722">
        <w:rPr>
          <w:rFonts w:ascii="ALFABET98 Tur" w:hAnsi="ALFABET98 Tur" w:cs="Tahoma"/>
          <w:i/>
        </w:rPr>
        <w:t xml:space="preserve"> İstanbul'un işgaliyle</w:t>
      </w:r>
      <w:r w:rsidRPr="008C3722">
        <w:rPr>
          <w:rStyle w:val="Strong"/>
          <w:rFonts w:ascii="ALFABET98" w:hAnsi="ALFABET98" w:cs="Tahoma"/>
          <w:b w:val="0"/>
          <w:bCs/>
          <w:i/>
        </w:rPr>
        <w:t xml:space="preserve">                                    d-</w:t>
      </w:r>
      <w:r w:rsidRPr="008C3722">
        <w:rPr>
          <w:rFonts w:ascii="ALFABET98" w:hAnsi="ALFABET98" w:cs="Tahoma"/>
          <w:i/>
        </w:rPr>
        <w:t xml:space="preserve"> Sivas Kongresiyle</w:t>
      </w:r>
      <w:r w:rsidRPr="008C3722">
        <w:rPr>
          <w:rStyle w:val="Strong"/>
          <w:rFonts w:ascii="ALFABET98" w:hAnsi="ALFABET98" w:cs="Tahoma"/>
          <w:b w:val="0"/>
          <w:bCs/>
          <w:i/>
        </w:rPr>
        <w:t xml:space="preserve"> 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10- Mustafa Kemal Atatürk ve silah arkadaşları Milli Mücadeleyi hangi şehirde başlatmıştır?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   A) Ankara              B) Erzurum                C) Sivas               D) Samsun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11- Yurdumuz hangi savaştan sonra işgal edilmiştir?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 A)  I.Dünya Savaşı                        B)  I. İnönü Savaşı      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 C)  Kurtuluş Savaşı                      D) II. Dünya Savaşı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12-Aşağıdakilerden hangisi Kurtuluş Savaşı döneminde yapılan savaşlardan biri değildir?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 A) Malazgirt Savaşı                                   B) Sakarya Meydan Savaşı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C) Başkomutanlık Meydan Savaşı                D)  I..İnönü  Savaşı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13- Aşağıdaki isimlerden hangisinin Kurtuluş Savaşı dönemiyle bir ilgisi yoktur?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    A) İsmet İnönü                              B)  Kazım Karabekir     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      C) M. Kemal Atatürk                      D)  Yavuz Sultan Selim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14- I. İnönü Savaşı’nda Türk Milleti aşağıdaki devletlerden hangisine karşı savaşmıştır? 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  A) İtalya                B) Rusya                       C) Yunanistan             D) Almanya</w:t>
      </w:r>
    </w:p>
    <w:p w:rsidR="00843D21" w:rsidRPr="008C3722" w:rsidRDefault="00843D21" w:rsidP="00FB3EE7">
      <w:pPr>
        <w:rPr>
          <w:rFonts w:ascii="ALFABET98" w:hAnsi="ALFABET98"/>
          <w:i/>
        </w:rPr>
      </w:pP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15- Doğu Anadolu’da bazı bölgeleri işgal eden Ermenileri bu bölgeden çıkartan ordunun komutanı kimdir?</w:t>
      </w:r>
    </w:p>
    <w:p w:rsidR="00843D21" w:rsidRPr="008C3722" w:rsidRDefault="00843D21" w:rsidP="00FB3EE7">
      <w:pPr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 A) </w:t>
      </w:r>
      <w:r w:rsidRPr="008C3722">
        <w:rPr>
          <w:rFonts w:ascii="ALFABET98 Tur" w:hAnsi="ALFABET98 Tur"/>
          <w:i/>
        </w:rPr>
        <w:t>Mustafa Kemal Atatürk             B) İsmet İnönü</w:t>
      </w:r>
    </w:p>
    <w:p w:rsidR="00843D21" w:rsidRPr="008C3722" w:rsidRDefault="00843D21" w:rsidP="00FB3EE7">
      <w:pPr>
        <w:jc w:val="both"/>
        <w:rPr>
          <w:rFonts w:ascii="ALFABET98" w:hAnsi="ALFABET98"/>
          <w:i/>
        </w:rPr>
      </w:pPr>
      <w:r w:rsidRPr="008C3722">
        <w:rPr>
          <w:rFonts w:ascii="ALFABET98" w:hAnsi="ALFABET98"/>
          <w:i/>
        </w:rPr>
        <w:t xml:space="preserve"> C) Ali Fuat Cebesoy                         D)  K</w:t>
      </w:r>
      <w:r w:rsidRPr="008C3722">
        <w:rPr>
          <w:rFonts w:ascii="ALFABET98 Tur" w:hAnsi="ALFABET98 Tur"/>
          <w:b/>
          <w:i/>
        </w:rPr>
        <w:t>azım Karabekir</w:t>
      </w:r>
      <w:r w:rsidRPr="008C3722">
        <w:rPr>
          <w:rFonts w:ascii="ALFABET98" w:hAnsi="ALFABET98"/>
          <w:i/>
        </w:rPr>
        <w:t xml:space="preserve"> </w:t>
      </w:r>
    </w:p>
    <w:p w:rsidR="00843D21" w:rsidRPr="008C3722" w:rsidRDefault="00843D21" w:rsidP="00FB3EE7">
      <w:pPr>
        <w:jc w:val="both"/>
        <w:rPr>
          <w:rFonts w:ascii="ALFABET98" w:hAnsi="ALFABET98"/>
          <w:i/>
        </w:rPr>
      </w:pPr>
    </w:p>
    <w:p w:rsidR="00843D21" w:rsidRPr="008C3722" w:rsidRDefault="00843D21" w:rsidP="00FB3EE7">
      <w:pPr>
        <w:jc w:val="both"/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16- Aşağıdaki savaşların hangisinden sonra Mustafa Kemal’e “Gazi” unvanı ve “Mareşallik” rütbesi verilmiştir? </w:t>
      </w:r>
    </w:p>
    <w:p w:rsidR="00843D21" w:rsidRPr="008C3722" w:rsidRDefault="00843D21" w:rsidP="00FB3EE7">
      <w:pPr>
        <w:jc w:val="both"/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 xml:space="preserve"> A) I. İnönü Savaşı                   B)  Sakarya Meydan Savaşı              </w:t>
      </w:r>
    </w:p>
    <w:p w:rsidR="00843D21" w:rsidRPr="008C3722" w:rsidRDefault="00843D21" w:rsidP="00FB3EE7">
      <w:pPr>
        <w:jc w:val="both"/>
        <w:rPr>
          <w:rFonts w:ascii="ALFABET98" w:hAnsi="ALFABET98"/>
          <w:i/>
        </w:rPr>
      </w:pPr>
      <w:r w:rsidRPr="008C3722">
        <w:rPr>
          <w:rFonts w:ascii="ALFABET98 Tur" w:hAnsi="ALFABET98 Tur"/>
          <w:i/>
        </w:rPr>
        <w:t>C) Büyük Taarruz                     D)  II. İnönü Savaşı</w:t>
      </w:r>
    </w:p>
    <w:p w:rsidR="00843D21" w:rsidRPr="008C3722" w:rsidRDefault="00843D21" w:rsidP="00FB3EE7">
      <w:pPr>
        <w:jc w:val="both"/>
        <w:rPr>
          <w:rFonts w:ascii="ALFABET98" w:hAnsi="ALFABET98"/>
          <w:i/>
        </w:rPr>
      </w:pPr>
    </w:p>
    <w:p w:rsidR="00843D21" w:rsidRPr="008C3722" w:rsidRDefault="00843D21" w:rsidP="00FB3EE7">
      <w:pPr>
        <w:jc w:val="both"/>
        <w:rPr>
          <w:rFonts w:ascii="ALFABET98" w:hAnsi="ALFABET98"/>
          <w:i/>
          <w:u w:val="single"/>
        </w:rPr>
      </w:pPr>
      <w:r w:rsidRPr="008C3722">
        <w:rPr>
          <w:rFonts w:ascii="ALFABET98 Tur" w:hAnsi="ALFABET98 Tur"/>
          <w:i/>
        </w:rPr>
        <w:t xml:space="preserve">17- Aşağıdakilerden hangisi Kurtuluş Savaşı’nda üstün fedakarlıklar göstererek düşman işgaline karşı yurt savunması yapan kadınlarımızdan </w:t>
      </w:r>
      <w:r w:rsidRPr="008C3722">
        <w:rPr>
          <w:rFonts w:ascii="ALFABET98 Tur" w:hAnsi="ALFABET98 Tur"/>
          <w:i/>
          <w:u w:val="single"/>
        </w:rPr>
        <w:t>değildir?</w:t>
      </w:r>
    </w:p>
    <w:p w:rsidR="00843D21" w:rsidRPr="008C3722" w:rsidRDefault="00843D21" w:rsidP="00FB3EE7">
      <w:pPr>
        <w:jc w:val="both"/>
        <w:rPr>
          <w:rFonts w:ascii="ALFABET98" w:hAnsi="ALFABET98"/>
        </w:rPr>
      </w:pPr>
      <w:r w:rsidRPr="008C3722">
        <w:rPr>
          <w:rFonts w:ascii="ALFABET98 Tur" w:hAnsi="ALFABET98 Tur"/>
        </w:rPr>
        <w:t xml:space="preserve">  A) Nene Hatun              B)Kara Fatma              C) Asker Saime       D) Makbule Hanım</w:t>
      </w:r>
    </w:p>
    <w:p w:rsidR="00843D21" w:rsidRPr="008C3722" w:rsidRDefault="00843D21" w:rsidP="00FB3EE7">
      <w:pPr>
        <w:jc w:val="both"/>
        <w:rPr>
          <w:rFonts w:ascii="ALFABET98" w:hAnsi="ALFABET98"/>
        </w:rPr>
      </w:pPr>
    </w:p>
    <w:p w:rsidR="00843D21" w:rsidRPr="008C3722" w:rsidRDefault="00843D21" w:rsidP="00FB3EE7">
      <w:pPr>
        <w:jc w:val="both"/>
        <w:rPr>
          <w:rFonts w:ascii="ALFABET98" w:hAnsi="ALFABET98"/>
        </w:rPr>
      </w:pPr>
      <w:r w:rsidRPr="008C3722">
        <w:rPr>
          <w:rFonts w:ascii="ALFABET98 Tur" w:hAnsi="ALFABET98 Tur"/>
        </w:rPr>
        <w:t>18-  Aşağıdaki tarihlerden hangisinde Türk Devleti’nin adı Türkiye Cumhuriyeti olarak belirlenmiştir?</w:t>
      </w:r>
    </w:p>
    <w:p w:rsidR="00843D21" w:rsidRPr="008C3722" w:rsidRDefault="00843D21" w:rsidP="00FB3EE7">
      <w:pPr>
        <w:jc w:val="both"/>
        <w:rPr>
          <w:rFonts w:ascii="ALFABET98" w:hAnsi="ALFABET98"/>
        </w:rPr>
      </w:pPr>
      <w:r w:rsidRPr="008C3722">
        <w:rPr>
          <w:rFonts w:ascii="ALFABET98 Tur" w:hAnsi="ALFABET98 Tur"/>
        </w:rPr>
        <w:t xml:space="preserve">  A) 15 Kasım 1920             B) 29 Ekim 1923         C) 11</w:t>
      </w:r>
      <w:r w:rsidRPr="008C3722">
        <w:rPr>
          <w:rFonts w:ascii="ALFABET98" w:hAnsi="ALFABET98"/>
        </w:rPr>
        <w:t xml:space="preserve"> Ekim 1922          D)  Mart 1921</w:t>
      </w:r>
    </w:p>
    <w:p w:rsidR="00843D21" w:rsidRPr="008C3722" w:rsidRDefault="00843D21" w:rsidP="00FB3EE7">
      <w:pPr>
        <w:rPr>
          <w:rFonts w:ascii="ALFABET98" w:hAnsi="ALFABET98"/>
        </w:rPr>
      </w:pPr>
    </w:p>
    <w:p w:rsidR="00843D21" w:rsidRPr="008C3722" w:rsidRDefault="00843D21" w:rsidP="00FB3EE7">
      <w:pPr>
        <w:rPr>
          <w:rFonts w:ascii="ALFABET98" w:hAnsi="ALFABET98"/>
        </w:rPr>
      </w:pPr>
      <w:r w:rsidRPr="008C3722">
        <w:rPr>
          <w:rFonts w:ascii="ALFABET98 Tur" w:hAnsi="ALFABET98 Tur"/>
        </w:rPr>
        <w:t>19- Türk ordusu,Milli Mücadele’de Güney cephesi’nde aşağıdakilerden hangisiyle savaştır?</w:t>
      </w:r>
    </w:p>
    <w:p w:rsidR="00843D21" w:rsidRPr="008C3722" w:rsidRDefault="00843D21" w:rsidP="00FB3EE7">
      <w:pPr>
        <w:ind w:firstLine="708"/>
        <w:rPr>
          <w:rFonts w:ascii="ALFABET98" w:hAnsi="ALFABET98"/>
        </w:rPr>
      </w:pPr>
      <w:r w:rsidRPr="008C3722">
        <w:rPr>
          <w:rFonts w:ascii="ALFABET98 Tur" w:hAnsi="ALFABET98 Tur"/>
        </w:rPr>
        <w:t>A) Yunanlılarla                                      B) Fransızlarla</w:t>
      </w:r>
    </w:p>
    <w:p w:rsidR="00843D21" w:rsidRPr="008C3722" w:rsidRDefault="00843D21" w:rsidP="00FB3EE7">
      <w:pPr>
        <w:ind w:firstLine="708"/>
        <w:rPr>
          <w:rFonts w:ascii="ALFABET98" w:hAnsi="ALFABET98"/>
        </w:rPr>
      </w:pPr>
      <w:r w:rsidRPr="008C3722">
        <w:rPr>
          <w:rFonts w:ascii="ALFABET98 Tur" w:hAnsi="ALFABET98 Tur"/>
        </w:rPr>
        <w:t>C) İtalyanlarla                                      D) İngiliz</w:t>
      </w:r>
      <w:r w:rsidRPr="008C3722">
        <w:rPr>
          <w:rFonts w:ascii="ALFABET98" w:hAnsi="ALFABET98"/>
        </w:rPr>
        <w:t>lerle</w:t>
      </w:r>
    </w:p>
    <w:p w:rsidR="00843D21" w:rsidRPr="008C3722" w:rsidRDefault="00843D21" w:rsidP="00FB3EE7">
      <w:pPr>
        <w:rPr>
          <w:rFonts w:ascii="ALFABET98" w:hAnsi="ALFABET98"/>
        </w:rPr>
      </w:pPr>
    </w:p>
    <w:p w:rsidR="00843D21" w:rsidRPr="008C3722" w:rsidRDefault="00843D21" w:rsidP="00FB3EE7">
      <w:pPr>
        <w:rPr>
          <w:rFonts w:ascii="ALFABET98" w:hAnsi="ALFABET98"/>
        </w:rPr>
      </w:pPr>
      <w:r w:rsidRPr="008C3722">
        <w:rPr>
          <w:rFonts w:ascii="ALFABET98" w:hAnsi="ALFABET98"/>
        </w:rPr>
        <w:t xml:space="preserve"> 20</w:t>
      </w:r>
      <w:r w:rsidRPr="008C3722">
        <w:rPr>
          <w:rFonts w:ascii="ALFABET98" w:hAnsi="ALFABET98"/>
          <w:b/>
        </w:rPr>
        <w:t>-</w:t>
      </w:r>
      <w:r w:rsidRPr="008C3722">
        <w:rPr>
          <w:rFonts w:ascii="ALFABET98 Tur" w:hAnsi="ALFABET98 Tur"/>
        </w:rPr>
        <w:t>Türk ordusunun kurtuluş mücadelesinde kazandığı ilk zafer hangisidir?</w:t>
      </w:r>
    </w:p>
    <w:p w:rsidR="00843D21" w:rsidRPr="008C3722" w:rsidRDefault="00843D21" w:rsidP="00FB3EE7">
      <w:pPr>
        <w:rPr>
          <w:rFonts w:ascii="ALFABET98" w:hAnsi="ALFABET98"/>
        </w:rPr>
      </w:pPr>
      <w:r w:rsidRPr="008C3722">
        <w:rPr>
          <w:rFonts w:ascii="ALFABET98" w:hAnsi="ALFABET98"/>
          <w:b/>
        </w:rPr>
        <w:t xml:space="preserve">        A</w:t>
      </w:r>
      <w:r w:rsidRPr="008C3722">
        <w:rPr>
          <w:rFonts w:ascii="ALFABET98 Tur" w:hAnsi="ALFABET98 Tur"/>
        </w:rPr>
        <w:t xml:space="preserve">- Başkomutanlık Meydan Savaşı                       </w:t>
      </w:r>
      <w:r w:rsidRPr="008C3722">
        <w:rPr>
          <w:rFonts w:ascii="ALFABET98" w:hAnsi="ALFABET98"/>
          <w:b/>
        </w:rPr>
        <w:t xml:space="preserve"> B</w:t>
      </w:r>
      <w:r w:rsidRPr="008C3722">
        <w:rPr>
          <w:rFonts w:ascii="ALFABET98 Tur" w:hAnsi="ALFABET98 Tur"/>
        </w:rPr>
        <w:t>- Sakarya Meydan Savaşı</w:t>
      </w:r>
    </w:p>
    <w:p w:rsidR="00843D21" w:rsidRPr="008C3722" w:rsidRDefault="00843D21" w:rsidP="00FB3EE7">
      <w:pPr>
        <w:rPr>
          <w:rFonts w:ascii="ALFABET98" w:hAnsi="ALFABET98"/>
        </w:rPr>
      </w:pPr>
      <w:r w:rsidRPr="008C3722">
        <w:rPr>
          <w:rFonts w:ascii="ALFABET98" w:hAnsi="ALFABET98"/>
          <w:b/>
        </w:rPr>
        <w:t xml:space="preserve">         C</w:t>
      </w:r>
      <w:r w:rsidRPr="008C3722">
        <w:rPr>
          <w:rFonts w:ascii="ALFABET98 Tur" w:hAnsi="ALFABET98 Tur"/>
        </w:rPr>
        <w:t xml:space="preserve">- I.İnönü Savaşı                                              </w:t>
      </w:r>
      <w:r w:rsidRPr="008C3722">
        <w:rPr>
          <w:rFonts w:ascii="ALFABET98" w:hAnsi="ALFABET98"/>
          <w:b/>
        </w:rPr>
        <w:t xml:space="preserve"> D</w:t>
      </w:r>
      <w:r w:rsidRPr="008C3722">
        <w:rPr>
          <w:rFonts w:ascii="ALFABET98 Tur" w:hAnsi="ALFABET98 Tur"/>
        </w:rPr>
        <w:t xml:space="preserve">- II.İnönü Savaşı                                               </w:t>
      </w:r>
    </w:p>
    <w:p w:rsidR="00843D21" w:rsidRPr="008C3722" w:rsidRDefault="00843D21" w:rsidP="00FB3EE7">
      <w:pPr>
        <w:rPr>
          <w:rFonts w:ascii="ALFABET98" w:hAnsi="ALFABET98"/>
        </w:rPr>
      </w:pPr>
    </w:p>
    <w:p w:rsidR="00843D21" w:rsidRPr="008C3722" w:rsidRDefault="00843D21" w:rsidP="00FB3EE7">
      <w:pPr>
        <w:rPr>
          <w:rFonts w:ascii="ALFABET98" w:hAnsi="ALFABET98"/>
        </w:rPr>
      </w:pPr>
    </w:p>
    <w:bookmarkStart w:id="0" w:name="_GoBack"/>
    <w:bookmarkEnd w:id="0"/>
    <w:p w:rsidR="00843D21" w:rsidRDefault="00843D21" w:rsidP="00E07059">
      <w:pPr>
        <w:jc w:val="both"/>
        <w:rPr>
          <w:rFonts w:ascii="Hand writing Mutlu" w:hAnsi="Hand writing Mutlu"/>
          <w:color w:val="C0C0C0"/>
          <w:sz w:val="16"/>
          <w:szCs w:val="16"/>
        </w:rPr>
      </w:pPr>
      <w:r>
        <w:rPr>
          <w:rFonts w:ascii="Hand writing Mutlu" w:hAnsi="Hand writing Mutlu"/>
          <w:color w:val="C0C0C0"/>
          <w:sz w:val="16"/>
          <w:szCs w:val="16"/>
        </w:rPr>
        <w:fldChar w:fldCharType="begin"/>
      </w:r>
      <w:r>
        <w:rPr>
          <w:rFonts w:ascii="Hand writing Mutlu" w:hAnsi="Hand writing Mutlu"/>
          <w:color w:val="C0C0C0"/>
          <w:sz w:val="16"/>
          <w:szCs w:val="16"/>
        </w:rPr>
        <w:instrText xml:space="preserve"> HYPERLINK "http://www.sorubak.com/" </w:instrText>
      </w:r>
      <w:r>
        <w:rPr>
          <w:rFonts w:ascii="Hand writing Mutlu" w:hAnsi="Hand writing Mutlu"/>
          <w:color w:val="C0C0C0"/>
          <w:sz w:val="16"/>
          <w:szCs w:val="16"/>
        </w:rPr>
        <w:fldChar w:fldCharType="separate"/>
      </w:r>
      <w:r>
        <w:rPr>
          <w:rStyle w:val="Hyperlink"/>
          <w:rFonts w:ascii="Hand writing Mutlu" w:hAnsi="Hand writing Mutlu"/>
          <w:color w:val="C0C0C0"/>
          <w:sz w:val="16"/>
          <w:szCs w:val="16"/>
        </w:rPr>
        <w:t>www.sorubak.com</w:t>
      </w:r>
      <w:r>
        <w:rPr>
          <w:rFonts w:ascii="Hand writing Mutlu" w:hAnsi="Hand writing Mutlu"/>
          <w:color w:val="C0C0C0"/>
          <w:sz w:val="16"/>
          <w:szCs w:val="16"/>
        </w:rPr>
        <w:fldChar w:fldCharType="end"/>
      </w:r>
      <w:r>
        <w:rPr>
          <w:rFonts w:ascii="Hand writing Mutlu" w:hAnsi="Hand writing Mutlu"/>
          <w:color w:val="C0C0C0"/>
          <w:sz w:val="16"/>
          <w:szCs w:val="16"/>
        </w:rPr>
        <w:t xml:space="preserve"> </w:t>
      </w:r>
    </w:p>
    <w:p w:rsidR="00843D21" w:rsidRDefault="00843D21"/>
    <w:sectPr w:rsidR="00843D21" w:rsidSect="00514761">
      <w:pgSz w:w="11906" w:h="16838"/>
      <w:pgMar w:top="1417" w:right="746" w:bottom="10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A24"/>
    <w:rsid w:val="00514761"/>
    <w:rsid w:val="005756B7"/>
    <w:rsid w:val="006D64B6"/>
    <w:rsid w:val="00760AA7"/>
    <w:rsid w:val="00843D21"/>
    <w:rsid w:val="008C3722"/>
    <w:rsid w:val="00D95A24"/>
    <w:rsid w:val="00E07059"/>
    <w:rsid w:val="00FB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EE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B3EE7"/>
    <w:rPr>
      <w:rFonts w:cs="Times New Roman"/>
      <w:b/>
    </w:rPr>
  </w:style>
  <w:style w:type="character" w:styleId="Hyperlink">
    <w:name w:val="Hyperlink"/>
    <w:basedOn w:val="DefaultParagraphFont"/>
    <w:uiPriority w:val="99"/>
    <w:rsid w:val="00E070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703</Words>
  <Characters>4012</Characters>
  <Application>Microsoft Office Outlook</Application>
  <DocSecurity>0</DocSecurity>
  <Lines>0</Lines>
  <Paragraphs>0</Paragraphs>
  <ScaleCrop>false</ScaleCrop>
  <Company>çati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edanur</cp:lastModifiedBy>
  <cp:revision>3</cp:revision>
  <dcterms:created xsi:type="dcterms:W3CDTF">2010-12-24T13:29:00Z</dcterms:created>
  <dcterms:modified xsi:type="dcterms:W3CDTF">2011-01-23T19:02:00Z</dcterms:modified>
</cp:coreProperties>
</file>